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第八章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四书选文</w:t>
      </w:r>
    </w:p>
    <w:tbl>
      <w:tblPr>
        <w:tblStyle w:val="6"/>
        <w:tblpPr w:leftFromText="180" w:rightFromText="180" w:vertAnchor="page" w:horzAnchor="page" w:tblpXSpec="center" w:tblpY="1458"/>
        <w:tblOverlap w:val="never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47A9651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01B94C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33D9A90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5167C1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4D1A252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F951D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A58DB2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DFFED5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4A9749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280F850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9382CF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255F01C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48FE8F0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20E1152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5E0AD60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6CC00D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8DE007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八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章  四书选文</w:t>
            </w:r>
          </w:p>
        </w:tc>
      </w:tr>
      <w:tr w14:paraId="7A9FE5F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5798BD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894AE3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第一节  《论语》</w:t>
            </w:r>
          </w:p>
        </w:tc>
      </w:tr>
      <w:tr w14:paraId="720D1B7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ECE78F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A9A8BC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解《论语》</w:t>
            </w:r>
          </w:p>
        </w:tc>
      </w:tr>
      <w:tr w14:paraId="772FBDC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FD7A83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362EEE1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《论语》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的部分内容和地位</w:t>
            </w:r>
          </w:p>
        </w:tc>
      </w:tr>
      <w:tr w14:paraId="4E466B4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CF1717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2F85E80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9D20CA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E53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论语》是儒家的经典著作之一，由孔子的弟子及其再传弟子编撰而成。它以语录体和对话文体为主，记录了孔子及其弟子言行，集中体现了孔子的政治主张、论理思想、道德观念、教育原则及文学艺术各个方面的主张。与《大学》《中庸》《孟子》《诗经》《尚书》《礼记》《易经》《春秋》并称“四书五经”。《论语》的语言简洁精练，含义深刻，其中有许多言论至今仍被世人视为至理。书中多为语录和简短的对话，也有少量的短小记叙文。作为一部优秀的语录体散文集，它以言简意赅、含蓄隽永的语言，记述了孔子的言论。《论语》中所记孔子循循善诱的教诲之言，或简单应答，点到即止；或启发论辩，侃侃而谈；富于变化，娓娓动人。它是研究儒家学说和孔子思想的最重要的文献。</w:t>
            </w:r>
          </w:p>
        </w:tc>
      </w:tr>
      <w:tr w14:paraId="57BA314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24EB1C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2401B5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 《论语》</w:t>
            </w:r>
          </w:p>
          <w:p w14:paraId="21158CD8">
            <w:pPr>
              <w:pStyle w:val="11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《季氏将伐颛臾（节选）》</w:t>
            </w:r>
          </w:p>
          <w:p w14:paraId="5C244D8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490B6AD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7DC2090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B03823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41BE84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《论语》</w:t>
            </w:r>
          </w:p>
        </w:tc>
      </w:tr>
      <w:tr w14:paraId="4E7764B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46E2AB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1F2E95A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谈谈你对孔子主张的看法。</w:t>
            </w:r>
          </w:p>
        </w:tc>
      </w:tr>
      <w:tr w14:paraId="29C984C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580DE0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1FD217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0C10320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EA018B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FA60950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56E5158F">
      <w:pPr>
        <w:rPr>
          <w:rFonts w:hint="default" w:eastAsiaTheme="minorEastAsia"/>
          <w:lang w:val="en-US" w:eastAsia="zh-CN"/>
        </w:rPr>
      </w:pPr>
    </w:p>
    <w:p w14:paraId="2600BA8D">
      <w:pPr>
        <w:rPr>
          <w:rFonts w:hint="default" w:eastAsiaTheme="minorEastAsia"/>
          <w:lang w:val="en-US" w:eastAsia="zh-CN"/>
        </w:rPr>
      </w:pPr>
    </w:p>
    <w:p w14:paraId="613340DD">
      <w:pPr>
        <w:rPr>
          <w:rFonts w:hint="default" w:eastAsiaTheme="minorEastAsia"/>
          <w:lang w:val="en-US" w:eastAsia="zh-CN"/>
        </w:rPr>
      </w:pPr>
    </w:p>
    <w:p w14:paraId="5754BC94">
      <w:pPr>
        <w:rPr>
          <w:rFonts w:hint="default" w:eastAsiaTheme="minorEastAsia"/>
          <w:lang w:val="en-US" w:eastAsia="zh-CN"/>
        </w:rPr>
      </w:pPr>
    </w:p>
    <w:p w14:paraId="2BF292AA">
      <w:pPr>
        <w:rPr>
          <w:rFonts w:hint="default" w:eastAsiaTheme="minorEastAsia"/>
          <w:lang w:val="en-US" w:eastAsia="zh-CN"/>
        </w:rPr>
      </w:pPr>
    </w:p>
    <w:p w14:paraId="5B624B43">
      <w:pPr>
        <w:rPr>
          <w:rFonts w:hint="default" w:eastAsiaTheme="minorEastAsia"/>
          <w:lang w:val="en-US" w:eastAsia="zh-CN"/>
        </w:rPr>
      </w:pPr>
    </w:p>
    <w:p w14:paraId="3FA73AA3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5A17E0C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29A841E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7F8859B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056777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52359E9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B12EA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1736683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36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045969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4C5A46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347F7A7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4D74C1F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2283" w:type="dxa"/>
            <w:tcBorders>
              <w:tl2br w:val="nil"/>
              <w:tr2bl w:val="nil"/>
            </w:tcBorders>
            <w:noWrap w:val="0"/>
            <w:vAlign w:val="center"/>
          </w:tcPr>
          <w:p w14:paraId="1B676B4D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407" w:type="dxa"/>
            <w:tcBorders>
              <w:tl2br w:val="nil"/>
              <w:tr2bl w:val="nil"/>
            </w:tcBorders>
            <w:noWrap w:val="0"/>
            <w:vAlign w:val="center"/>
          </w:tcPr>
          <w:p w14:paraId="53F1AFD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noWrap w:val="0"/>
            <w:vAlign w:val="center"/>
          </w:tcPr>
          <w:p w14:paraId="7AEFC42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766805C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9CAE73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E77645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第八章  四书选文</w:t>
            </w:r>
          </w:p>
        </w:tc>
      </w:tr>
      <w:tr w14:paraId="57136D9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552C26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BAE25B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《孟子》</w:t>
            </w:r>
          </w:p>
        </w:tc>
      </w:tr>
      <w:tr w14:paraId="5AA8185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0B94CD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409CFA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熟悉《孟子》</w:t>
            </w:r>
          </w:p>
        </w:tc>
      </w:tr>
      <w:tr w14:paraId="11618CC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30F7223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20B76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《孟子》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部分内容</w:t>
            </w:r>
          </w:p>
        </w:tc>
      </w:tr>
      <w:tr w14:paraId="614620E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DC7F6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5EAFECB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48D887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AC34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孟子》是以记言为主的语录体散文，是中国儒家典籍中的一部，记录了战国时期思想家孟子的治国思想和政治策略，是孟子和他的弟子记录并整理而成的。其中所包含的仁政、民本忧国、爱民思想，以善养民、乐天知命的修身养性观，兼善天下、舍生取义的君子精神及乐民之乐、及人老幼的道德情怀等，至今仍然具有一定的现实意义，对我们养成良好的社会道德规范仍然有着教化价值，对当前提倡构建和谐社会具有很好的启示作用。正如党的二十大报告指出：“中华优秀传统文化源远流长、博大精深，是中华文明的智慧结晶，其中蕴含的天下为公、民为邦本、为政以德、革故鼎新、任人唯贤、天人合一、自强不息、厚德载物、讲信修睦、亲仁善邻等，是中国人民在长期生产生活中积累的宇宙观、天下观、社会观、道德观的重要体现，同科学社会主义价值观主张具有高度契合性。”</w:t>
            </w:r>
          </w:p>
        </w:tc>
      </w:tr>
      <w:tr w14:paraId="2467BC8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746AF76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D717FE8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《孟子》</w:t>
            </w:r>
          </w:p>
          <w:p w14:paraId="3E986CF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《为政惟仁（《孟子·离娄上》）》</w:t>
            </w:r>
          </w:p>
          <w:p w14:paraId="38373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07E56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0D47C82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55815A1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264014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《孟子》</w:t>
            </w:r>
          </w:p>
        </w:tc>
      </w:tr>
      <w:tr w14:paraId="1879B56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F400E1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AE6E0C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说说《为政惟仁（《孟子·离娄上》）》是怎样阐述“法先王”和任用贤才的道理的。</w:t>
            </w:r>
          </w:p>
        </w:tc>
      </w:tr>
      <w:tr w14:paraId="385A54E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 w14:paraId="6341C40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61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AFED8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EE4865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8489F5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48C9272A">
      <w:pPr>
        <w:rPr>
          <w:rFonts w:hint="default" w:eastAsiaTheme="minorEastAsia"/>
          <w:lang w:val="en-US" w:eastAsia="zh-CN"/>
        </w:rPr>
      </w:pPr>
    </w:p>
    <w:p w14:paraId="3B9467A9">
      <w:pPr>
        <w:rPr>
          <w:rFonts w:hint="default" w:eastAsiaTheme="minorEastAsia"/>
          <w:lang w:val="en-US" w:eastAsia="zh-CN"/>
        </w:rPr>
      </w:pPr>
    </w:p>
    <w:p w14:paraId="6A0D3478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624399F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2DEF1B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5B972BD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2BDCA6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54C04655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70894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3EC27D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0DC7B9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4AEE7F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399A9C8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7DAA13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06439B1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6FA7B0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A49C06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6E03B10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A4AAA7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3335BB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第八章  四书选文</w:t>
            </w:r>
          </w:p>
        </w:tc>
      </w:tr>
      <w:tr w14:paraId="7C06B58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7222BE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75A7289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第三节  《大学》</w:t>
            </w:r>
          </w:p>
        </w:tc>
      </w:tr>
      <w:tr w14:paraId="09B9D76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B5DB94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BD31FC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了解《大学》</w:t>
            </w:r>
          </w:p>
        </w:tc>
      </w:tr>
      <w:tr w14:paraId="5014646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2211C2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38F878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《大学》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的部分内容</w:t>
            </w:r>
          </w:p>
        </w:tc>
      </w:tr>
      <w:tr w14:paraId="252E150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496B7D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2C1E9BD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C10B95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AA0B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《大学》是记载孔子及其门生言论的书，是有关政治、哲理的高深而广博的学问。原本是《礼记》中的一篇，宋代从《礼记》中抽出与《论语》《孟子》《中庸》合称“四书”。朱熹将《大学》重新编排，分为“经”和“传”两个部分。其中“经”一章，是孔子的原话，由孔子的学生曾子记录；“传”十章，是曾子对“经”的理解和阐述，由曾子的学生记录。朱熹把它列为“四书”之首，是儒学的入门读物。 </w:t>
            </w:r>
          </w:p>
          <w:p w14:paraId="3FE9A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大学》全书以人为中心，旨在提高人的修养，造就高尚的人格，成就人的德行功业。《大学》认为人生需要经过“大学之道”的教育，发扬明德，革新民心，达到道德完美尽善的境界。书中提出“至善”是道德修养的最高境界，也是政治上的最终理想。“诚意、正心、修身”是道德修养，“齐家、治国、平天下”是政治实践。通过道德修养实现政治抱负，道德与政治水乳交融，这是儒家思想乃至中国传统文化的重要特征之一。</w:t>
            </w:r>
          </w:p>
        </w:tc>
      </w:tr>
      <w:tr w14:paraId="66C4763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EC001C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55DFD6A8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第三节  《大学》</w:t>
            </w:r>
          </w:p>
          <w:p w14:paraId="203D2F8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《大学之道（节选）》</w:t>
            </w:r>
          </w:p>
          <w:p w14:paraId="7E4F6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02E60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754FDAF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704B9D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32EB355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《大学》</w:t>
            </w:r>
          </w:p>
        </w:tc>
      </w:tr>
      <w:tr w14:paraId="07E3A21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9CAD45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B315E52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你能根据课文画出一幅修身路线图吗？</w:t>
            </w:r>
          </w:p>
        </w:tc>
      </w:tr>
      <w:tr w14:paraId="1AEC9D7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1D5DF2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CC074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425E23D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3AE183A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37F07F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7D4B97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5F51DD97">
      <w:pPr>
        <w:rPr>
          <w:rFonts w:hint="default" w:eastAsiaTheme="minorEastAsia"/>
          <w:lang w:val="en-US" w:eastAsia="zh-CN"/>
        </w:rPr>
      </w:pPr>
    </w:p>
    <w:p w14:paraId="05B8E7E0">
      <w:pPr>
        <w:rPr>
          <w:rFonts w:hint="default" w:eastAsiaTheme="minorEastAsia"/>
          <w:lang w:val="en-US" w:eastAsia="zh-CN"/>
        </w:rPr>
      </w:pPr>
    </w:p>
    <w:p w14:paraId="3BC1C7AB">
      <w:pPr>
        <w:rPr>
          <w:rFonts w:hint="default" w:eastAsiaTheme="minorEastAsia"/>
          <w:lang w:val="en-US" w:eastAsia="zh-CN"/>
        </w:rPr>
      </w:pPr>
    </w:p>
    <w:p w14:paraId="3913A4DB">
      <w:pPr>
        <w:rPr>
          <w:rFonts w:hint="default" w:eastAsiaTheme="minorEastAsia"/>
          <w:lang w:val="en-US" w:eastAsia="zh-CN"/>
        </w:rPr>
      </w:pPr>
    </w:p>
    <w:p w14:paraId="6B58C6BC">
      <w:pPr>
        <w:rPr>
          <w:rFonts w:hint="default" w:eastAsiaTheme="minorEastAsia"/>
          <w:lang w:val="en-US" w:eastAsia="zh-CN"/>
        </w:rPr>
      </w:pPr>
    </w:p>
    <w:p w14:paraId="533A6717">
      <w:pPr>
        <w:rPr>
          <w:rFonts w:hint="default" w:eastAsiaTheme="minorEastAsia"/>
          <w:lang w:val="en-US" w:eastAsia="zh-CN"/>
        </w:rPr>
      </w:pPr>
    </w:p>
    <w:p w14:paraId="31A60BCB">
      <w:pPr>
        <w:rPr>
          <w:rFonts w:hint="default" w:eastAsiaTheme="minorEastAsia"/>
          <w:lang w:val="en-US" w:eastAsia="zh-CN"/>
        </w:rPr>
      </w:pPr>
    </w:p>
    <w:p w14:paraId="605A1CF9">
      <w:pPr>
        <w:rPr>
          <w:rFonts w:hint="default" w:eastAsiaTheme="minorEastAsia"/>
          <w:lang w:val="en-US" w:eastAsia="zh-CN"/>
        </w:rPr>
      </w:pPr>
    </w:p>
    <w:p w14:paraId="62D26C38">
      <w:pPr>
        <w:rPr>
          <w:rFonts w:hint="default" w:eastAsiaTheme="minorEastAsia"/>
          <w:lang w:val="en-US" w:eastAsia="zh-CN"/>
        </w:rPr>
      </w:pPr>
    </w:p>
    <w:p w14:paraId="38E87103">
      <w:pPr>
        <w:rPr>
          <w:rFonts w:hint="default" w:eastAsiaTheme="minorEastAsia"/>
          <w:lang w:val="en-US" w:eastAsia="zh-CN"/>
        </w:rPr>
      </w:pPr>
    </w:p>
    <w:p w14:paraId="4C3E32F7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1297BF3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43A590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54CD0A5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2B4AA9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3B896FD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B9ECE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E5F85C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8B0682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21FC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0AAAD0D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9614E2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0D53453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7F85C42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2BB9713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4449181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7C4456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446B14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第八章  四书选文</w:t>
            </w:r>
          </w:p>
        </w:tc>
      </w:tr>
      <w:tr w14:paraId="7D9CA0F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EA731E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2039AC1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第四节  《中庸》</w:t>
            </w:r>
          </w:p>
        </w:tc>
      </w:tr>
      <w:tr w14:paraId="376C2EA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B9EC7A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6920FE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了解《中庸》</w:t>
            </w:r>
          </w:p>
        </w:tc>
      </w:tr>
      <w:tr w14:paraId="57155C6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582ACB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6A67D5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《中庸》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部分内容</w:t>
            </w:r>
          </w:p>
        </w:tc>
      </w:tr>
      <w:tr w14:paraId="146EB34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01CA1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77125A3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C04F5E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D04D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《中庸》原是《礼记》中的一篇，一般认为是孔子的孙子子思（前 483—前 402）所著。现存的《中庸》大致写于秦统一全国不久。南宋的儒学家将其从《礼记》中抽出独立成书，全文共 33 章。朱熹则将其与《论语》《孟子》《大学》合编为“四书”，认为《中庸》是“孔门传授心法”的著作，“历选前圣之书”，都是实用的学问，只要仔细阅读品味，便可以终身受益。宋、元以后，《中庸》成为学校官定的教科书和科举考试的必读书。</w:t>
            </w:r>
          </w:p>
        </w:tc>
      </w:tr>
      <w:tr w14:paraId="66F98B2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E072A6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21AFFAD6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第四节  《中庸》</w:t>
            </w:r>
          </w:p>
          <w:p w14:paraId="33E2FDD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《中和本性（节选）》</w:t>
            </w:r>
          </w:p>
          <w:p w14:paraId="2EFF9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636C5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题解</w:t>
            </w:r>
          </w:p>
          <w:p w14:paraId="1321C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品读</w:t>
            </w:r>
          </w:p>
        </w:tc>
      </w:tr>
      <w:tr w14:paraId="38E8245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65B625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EE2692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《中庸》</w:t>
            </w:r>
          </w:p>
        </w:tc>
      </w:tr>
      <w:tr w14:paraId="0997420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9CBD07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83F90F3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如何理解“贤者过之，不肖者不及也”的意思？</w:t>
            </w:r>
          </w:p>
        </w:tc>
      </w:tr>
      <w:tr w14:paraId="1895CFC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0ABBE2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C3850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555141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FD8ABF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7DBBCD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716B9333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5381364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03372D0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 w14:paraId="05A5A21F">
      <w:pPr>
        <w:rPr>
          <w:rFonts w:hint="default" w:eastAsiaTheme="minorEastAsia"/>
          <w:lang w:val="en-US" w:eastAsia="zh-CN"/>
        </w:rPr>
      </w:pPr>
    </w:p>
    <w:p w14:paraId="1E814B55">
      <w:pPr>
        <w:rPr>
          <w:rFonts w:hint="default" w:eastAsiaTheme="minorEastAsia"/>
          <w:lang w:val="en-US" w:eastAsia="zh-CN"/>
        </w:rPr>
      </w:pPr>
    </w:p>
    <w:p w14:paraId="0915D8D9">
      <w:pPr>
        <w:rPr>
          <w:rFonts w:hint="default" w:eastAsiaTheme="minorEastAsia"/>
          <w:lang w:val="en-US" w:eastAsia="zh-CN"/>
        </w:rPr>
      </w:pPr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4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4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3E6BF2"/>
    <w:rsid w:val="00653C79"/>
    <w:rsid w:val="00FA41FE"/>
    <w:rsid w:val="00FF725C"/>
    <w:rsid w:val="01B6221C"/>
    <w:rsid w:val="030671D3"/>
    <w:rsid w:val="0A7456A4"/>
    <w:rsid w:val="14AE4079"/>
    <w:rsid w:val="17312619"/>
    <w:rsid w:val="26A44B50"/>
    <w:rsid w:val="28187A54"/>
    <w:rsid w:val="31FE0EF2"/>
    <w:rsid w:val="35D64779"/>
    <w:rsid w:val="385357F5"/>
    <w:rsid w:val="3F1961A7"/>
    <w:rsid w:val="44703ED1"/>
    <w:rsid w:val="464B69A4"/>
    <w:rsid w:val="4B621DBB"/>
    <w:rsid w:val="4EB40E5E"/>
    <w:rsid w:val="51170698"/>
    <w:rsid w:val="57D64006"/>
    <w:rsid w:val="63536A40"/>
    <w:rsid w:val="65422E2C"/>
    <w:rsid w:val="66FB3677"/>
    <w:rsid w:val="6729654F"/>
    <w:rsid w:val="71234381"/>
    <w:rsid w:val="71DB3E22"/>
    <w:rsid w:val="770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5</Pages>
  <Words>631</Words>
  <Characters>631</Characters>
  <Lines>0</Lines>
  <Paragraphs>0</Paragraphs>
  <TotalTime>6</TotalTime>
  <ScaleCrop>false</ScaleCrop>
  <LinksUpToDate>false</LinksUpToDate>
  <CharactersWithSpaces>743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2025-05-06T06:40:24Z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9E5EA1A652A347F78FFE305437A6061D_13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